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5E6D3" w14:textId="77777777" w:rsidR="00535962" w:rsidRPr="00F7167E" w:rsidRDefault="007C43C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D7E6FDD" wp14:editId="26965757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-590550</wp:posOffset>
                </wp:positionV>
                <wp:extent cx="21488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88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D30F361" w14:textId="11398CF1" w:rsidR="007C43C1" w:rsidRPr="007C43C1" w:rsidRDefault="00E84B5D" w:rsidP="007C43C1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APORDOM-CCC-LPN-2025-000</w:t>
                                    </w:r>
                                    <w:r w:rsidR="00A43A9A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  <w:p w14:paraId="79F596E4" w14:textId="77777777" w:rsidR="001466B0" w:rsidRPr="00535962" w:rsidRDefault="00A43A9A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C9F6B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E6FDD" id="Group 21" o:spid="_x0000_s1026" style="position:absolute;margin-left:324pt;margin-top:-46.5pt;width:169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D30F361" w14:textId="11398CF1" w:rsidR="007C43C1" w:rsidRPr="007C43C1" w:rsidRDefault="00E84B5D" w:rsidP="007C43C1">
                              <w:pPr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APORDOM-CCC-LPN-2025-000</w:t>
                              </w:r>
                              <w:r w:rsidR="00A43A9A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  <w:p w14:paraId="79F596E4" w14:textId="77777777" w:rsidR="001466B0" w:rsidRPr="00535962" w:rsidRDefault="00A43A9A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8C9F6B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A1675D" wp14:editId="7B0754EA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87AA7E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1675D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7187AA7E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63519835" wp14:editId="4C49053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858FDC5" wp14:editId="790C47A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761F1F" w14:textId="77777777" w:rsidR="0026335F" w:rsidRPr="0026335F" w:rsidRDefault="00A43A9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8FDC5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50761F1F" w14:textId="77777777" w:rsidR="0026335F" w:rsidRPr="0026335F" w:rsidRDefault="00A43A9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725D0BF" wp14:editId="30C60BA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0E1A97C6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A1F2548" wp14:editId="77E62F97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5D0BF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0E1A97C6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A1F2548" wp14:editId="77E62F97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EB51D45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B8C39B" wp14:editId="2334D9E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94BDD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8C39B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094BDD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530BA21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98C039" wp14:editId="281318DC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95F8BD" w14:textId="77777777" w:rsidR="002E1412" w:rsidRPr="002E1412" w:rsidRDefault="00A43A9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8C039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p w14:paraId="2195F8BD" w14:textId="77777777" w:rsidR="002E1412" w:rsidRPr="002E1412" w:rsidRDefault="00A43A9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616A90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94209C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FAD74B4" wp14:editId="3C6313DA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0A8478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D74B4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30A8478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57DED9C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FD72C7" wp14:editId="79291B4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E7188D" w14:textId="77777777" w:rsidR="002E1412" w:rsidRPr="002E1412" w:rsidRDefault="00A43A9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D72C7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8E7188D" w14:textId="77777777" w:rsidR="002E1412" w:rsidRPr="002E1412" w:rsidRDefault="00A43A9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B115D1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42D89B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208C7BD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5E34F1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3C5EE0E1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EE5ED4F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7EA4E" w14:textId="77777777" w:rsidTr="00E82502">
        <w:trPr>
          <w:cantSplit/>
          <w:trHeight w:val="440"/>
        </w:trPr>
        <w:tc>
          <w:tcPr>
            <w:tcW w:w="9252" w:type="dxa"/>
          </w:tcPr>
          <w:p w14:paraId="75CDB3C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0F12092" w14:textId="77777777" w:rsidTr="00E82502">
        <w:trPr>
          <w:cantSplit/>
          <w:trHeight w:val="440"/>
        </w:trPr>
        <w:tc>
          <w:tcPr>
            <w:tcW w:w="9252" w:type="dxa"/>
          </w:tcPr>
          <w:p w14:paraId="6664B7E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D1B80C8" w14:textId="77777777" w:rsidTr="00E82502">
        <w:trPr>
          <w:cantSplit/>
          <w:trHeight w:val="440"/>
        </w:trPr>
        <w:tc>
          <w:tcPr>
            <w:tcW w:w="9252" w:type="dxa"/>
          </w:tcPr>
          <w:p w14:paraId="7D7B453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2E51F57" w14:textId="77777777" w:rsidTr="00E82502">
        <w:trPr>
          <w:cantSplit/>
          <w:trHeight w:val="440"/>
        </w:trPr>
        <w:tc>
          <w:tcPr>
            <w:tcW w:w="9252" w:type="dxa"/>
          </w:tcPr>
          <w:p w14:paraId="23287A3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B5B8570" w14:textId="77777777" w:rsidTr="00E82502">
        <w:trPr>
          <w:cantSplit/>
          <w:trHeight w:val="440"/>
        </w:trPr>
        <w:tc>
          <w:tcPr>
            <w:tcW w:w="9252" w:type="dxa"/>
          </w:tcPr>
          <w:p w14:paraId="0AF02F8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0E93E74" w14:textId="77777777" w:rsidTr="00E82502">
        <w:trPr>
          <w:cantSplit/>
          <w:trHeight w:val="440"/>
        </w:trPr>
        <w:tc>
          <w:tcPr>
            <w:tcW w:w="9252" w:type="dxa"/>
          </w:tcPr>
          <w:p w14:paraId="411AF32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1EEF45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7215B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5BCE4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A8C3C1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F0DBFA9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47398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277F100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67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F095DE9" wp14:editId="0564A45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1015847" wp14:editId="2BA457E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BCBE6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7E12359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01584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4BCBE6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7E12359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ACC6CDE" wp14:editId="6F7957F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4F1DC4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CC6CDE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4F1DC4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72BCD8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6785C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2875DB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E240B2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7CCBBC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6921A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FA784CE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73B67"/>
    <w:rsid w:val="00392351"/>
    <w:rsid w:val="003A6141"/>
    <w:rsid w:val="00404131"/>
    <w:rsid w:val="0041091C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7C43C1"/>
    <w:rsid w:val="00820C9F"/>
    <w:rsid w:val="0082707E"/>
    <w:rsid w:val="008315B0"/>
    <w:rsid w:val="008B3AE5"/>
    <w:rsid w:val="008C388B"/>
    <w:rsid w:val="00966EEE"/>
    <w:rsid w:val="00977C54"/>
    <w:rsid w:val="00A16099"/>
    <w:rsid w:val="00A43A9A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06A2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84B5D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69038B2D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AF74E-9066-4C49-BB6E-008B9EA81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Andrea Romney</cp:lastModifiedBy>
  <cp:revision>8</cp:revision>
  <cp:lastPrinted>2011-03-04T18:48:00Z</cp:lastPrinted>
  <dcterms:created xsi:type="dcterms:W3CDTF">2014-01-15T13:04:00Z</dcterms:created>
  <dcterms:modified xsi:type="dcterms:W3CDTF">2025-08-07T09:29:00Z</dcterms:modified>
</cp:coreProperties>
</file>